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BD4CE" w14:textId="77777777" w:rsidR="00AC3AF4" w:rsidRDefault="00AC3AF4" w:rsidP="00AC3A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DALAFELD</w:t>
      </w:r>
      <w:r>
        <w:rPr>
          <w:rFonts w:cs="Times New Roman"/>
          <w:szCs w:val="24"/>
        </w:rPr>
        <w:t xml:space="preserve">       (fl.1483)</w:t>
      </w:r>
    </w:p>
    <w:p w14:paraId="66EFAA2A" w14:textId="77777777" w:rsidR="00AC3AF4" w:rsidRDefault="00AC3AF4" w:rsidP="00AC3AF4">
      <w:pPr>
        <w:pStyle w:val="NoSpacing"/>
        <w:rPr>
          <w:rFonts w:cs="Times New Roman"/>
          <w:szCs w:val="24"/>
        </w:rPr>
      </w:pPr>
    </w:p>
    <w:p w14:paraId="13600A77" w14:textId="77777777" w:rsidR="00AC3AF4" w:rsidRDefault="00AC3AF4" w:rsidP="00AC3AF4">
      <w:pPr>
        <w:pStyle w:val="NoSpacing"/>
        <w:rPr>
          <w:rFonts w:cs="Times New Roman"/>
          <w:szCs w:val="24"/>
        </w:rPr>
      </w:pPr>
    </w:p>
    <w:p w14:paraId="667E3EB6" w14:textId="77777777" w:rsidR="00AC3AF4" w:rsidRDefault="00AC3AF4" w:rsidP="00AC3A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Oct.1483</w:t>
      </w:r>
      <w:r>
        <w:rPr>
          <w:rFonts w:cs="Times New Roman"/>
          <w:szCs w:val="24"/>
        </w:rPr>
        <w:tab/>
        <w:t>He was a juror on the inquisition post mortem held in Aylesbury,</w:t>
      </w:r>
    </w:p>
    <w:p w14:paraId="1438B0E6" w14:textId="77777777" w:rsidR="00AC3AF4" w:rsidRDefault="00AC3AF4" w:rsidP="00AC3A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Buckinghamshire, into lands of Henry Bourchier, Earl of Essex(q.v.).</w:t>
      </w:r>
    </w:p>
    <w:p w14:paraId="5DE726CB" w14:textId="77777777" w:rsidR="00AC3AF4" w:rsidRDefault="00AC3AF4" w:rsidP="00AC3AF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07C81F47" w14:textId="77777777" w:rsidR="00AC3AF4" w:rsidRDefault="00AC3AF4" w:rsidP="00AC3AF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p.40)</w:t>
      </w:r>
    </w:p>
    <w:p w14:paraId="55B8CA4B" w14:textId="77777777" w:rsidR="00E34DAC" w:rsidRDefault="00E34DAC" w:rsidP="00E34D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Apr.1485</w:t>
      </w:r>
      <w:r>
        <w:rPr>
          <w:rFonts w:cs="Times New Roman"/>
          <w:szCs w:val="24"/>
        </w:rPr>
        <w:tab/>
        <w:t>He was a juror on the inquisition post mortem held in Aylesbury,</w:t>
      </w:r>
    </w:p>
    <w:p w14:paraId="2D358154" w14:textId="77777777" w:rsidR="00E34DAC" w:rsidRDefault="00E34DAC" w:rsidP="00E34D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Buckinghamshire, into lands of Isabel Bourchier, Countess of Essex(q.v.).</w:t>
      </w:r>
    </w:p>
    <w:p w14:paraId="78AF446F" w14:textId="77777777" w:rsidR="00E34DAC" w:rsidRDefault="00E34DAC" w:rsidP="00E34DA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1BF65F75" w14:textId="69F73FD7" w:rsidR="00E34DAC" w:rsidRDefault="00E34DAC" w:rsidP="00E34DA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p.135)</w:t>
      </w:r>
    </w:p>
    <w:p w14:paraId="23649EFE" w14:textId="77777777" w:rsidR="00AC3AF4" w:rsidRDefault="00AC3AF4" w:rsidP="00AC3AF4">
      <w:pPr>
        <w:pStyle w:val="NoSpacing"/>
        <w:rPr>
          <w:rFonts w:eastAsia="Times New Roman" w:cs="Times New Roman"/>
          <w:szCs w:val="24"/>
        </w:rPr>
      </w:pPr>
    </w:p>
    <w:p w14:paraId="66343297" w14:textId="77777777" w:rsidR="00AC3AF4" w:rsidRDefault="00AC3AF4" w:rsidP="00AC3AF4">
      <w:pPr>
        <w:pStyle w:val="NoSpacing"/>
        <w:rPr>
          <w:rFonts w:eastAsia="Times New Roman" w:cs="Times New Roman"/>
          <w:szCs w:val="24"/>
        </w:rPr>
      </w:pPr>
    </w:p>
    <w:p w14:paraId="7B85AD28" w14:textId="77777777" w:rsidR="00AC3AF4" w:rsidRDefault="00AC3AF4" w:rsidP="00AC3AF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April 2023</w:t>
      </w:r>
    </w:p>
    <w:p w14:paraId="6B5A5B52" w14:textId="23E1463E" w:rsidR="00E34DAC" w:rsidRDefault="00E34DAC" w:rsidP="00AC3AF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April 2024</w:t>
      </w:r>
    </w:p>
    <w:p w14:paraId="67D07638" w14:textId="5250E3B9" w:rsidR="00BA00AB" w:rsidRPr="00AC3AF4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AC3A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8117" w14:textId="77777777" w:rsidR="00AC3AF4" w:rsidRDefault="00AC3AF4" w:rsidP="009139A6">
      <w:r>
        <w:separator/>
      </w:r>
    </w:p>
  </w:endnote>
  <w:endnote w:type="continuationSeparator" w:id="0">
    <w:p w14:paraId="268F4573" w14:textId="77777777" w:rsidR="00AC3AF4" w:rsidRDefault="00AC3A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032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EBD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648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44159" w14:textId="77777777" w:rsidR="00AC3AF4" w:rsidRDefault="00AC3AF4" w:rsidP="009139A6">
      <w:r>
        <w:separator/>
      </w:r>
    </w:p>
  </w:footnote>
  <w:footnote w:type="continuationSeparator" w:id="0">
    <w:p w14:paraId="662B8A8B" w14:textId="77777777" w:rsidR="00AC3AF4" w:rsidRDefault="00AC3A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C61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EA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4BA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AF4"/>
    <w:rsid w:val="000666E0"/>
    <w:rsid w:val="002510B7"/>
    <w:rsid w:val="005C130B"/>
    <w:rsid w:val="00826F5C"/>
    <w:rsid w:val="009139A6"/>
    <w:rsid w:val="009448BB"/>
    <w:rsid w:val="00947624"/>
    <w:rsid w:val="00A3176C"/>
    <w:rsid w:val="00AC3AF4"/>
    <w:rsid w:val="00AE65F8"/>
    <w:rsid w:val="00BA00AB"/>
    <w:rsid w:val="00CB4ED9"/>
    <w:rsid w:val="00E34DA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956B9"/>
  <w15:chartTrackingRefBased/>
  <w15:docId w15:val="{8829C0E9-A14A-4A31-B113-1BFA646F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2023-04-13T18:29:00Z</dcterms:created>
  <dcterms:modified xsi:type="dcterms:W3CDTF">2024-04-06T16:18:00Z</dcterms:modified>
</cp:coreProperties>
</file>